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FRESTON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Aisthorpe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Thomas Carleton(q.v.).</w:t>
      </w: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21-271)</w:t>
      </w: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54A2D" w:rsidRDefault="00E54A2D" w:rsidP="00E54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2016</w:t>
      </w:r>
    </w:p>
    <w:sectPr w:rsidR="00DD5B8A" w:rsidRPr="00E54A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2D" w:rsidRDefault="00E54A2D" w:rsidP="00564E3C">
      <w:pPr>
        <w:spacing w:after="0" w:line="240" w:lineRule="auto"/>
      </w:pPr>
      <w:r>
        <w:separator/>
      </w:r>
    </w:p>
  </w:endnote>
  <w:endnote w:type="continuationSeparator" w:id="0">
    <w:p w:rsidR="00E54A2D" w:rsidRDefault="00E54A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54A2D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2D" w:rsidRDefault="00E54A2D" w:rsidP="00564E3C">
      <w:pPr>
        <w:spacing w:after="0" w:line="240" w:lineRule="auto"/>
      </w:pPr>
      <w:r>
        <w:separator/>
      </w:r>
    </w:p>
  </w:footnote>
  <w:footnote w:type="continuationSeparator" w:id="0">
    <w:p w:rsidR="00E54A2D" w:rsidRDefault="00E54A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A2D"/>
    <w:rsid w:val="00372DC6"/>
    <w:rsid w:val="00564E3C"/>
    <w:rsid w:val="0064591D"/>
    <w:rsid w:val="00DD5B8A"/>
    <w:rsid w:val="00E54A2D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80BDC"/>
  <w15:chartTrackingRefBased/>
  <w15:docId w15:val="{106CD77F-DD2A-40B7-A509-2DE2A46A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9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2016-02-23T16:24:00Z</dcterms:created>
  <dcterms:modified xsi:type="dcterms:W3CDTF">2016-02-23T16:33:00Z</dcterms:modified>
</cp:coreProperties>
</file>